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bookmarkStart w:id="0" w:name="block_32837668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bookmarkStart w:id="1" w:name="af5b5167_7099_47ec_9866_9052e784200d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bookmarkStart w:id="2" w:name="dc3cea46_96ed_491e_818a_be2785bad2e9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46798B" w:rsidRPr="00706453">
        <w:tc>
          <w:tcPr>
            <w:tcW w:w="3114" w:type="dxa"/>
          </w:tcPr>
          <w:p w:rsidR="0046798B" w:rsidRPr="00BB1E3B" w:rsidRDefault="0046798B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 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</w:t>
            </w: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46798B" w:rsidRPr="00BB1E3B" w:rsidRDefault="004679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798B" w:rsidRPr="00BB1E3B" w:rsidRDefault="0046798B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798B" w:rsidRPr="00BB1E3B" w:rsidRDefault="0046798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46798B" w:rsidRDefault="0046798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46798B" w:rsidRPr="00BB1E3B" w:rsidRDefault="0046798B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46798B" w:rsidRPr="00BB1E3B" w:rsidRDefault="004679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798B" w:rsidRPr="00BB1E3B" w:rsidRDefault="0046798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6798B" w:rsidRPr="00BB1E3B" w:rsidRDefault="0046798B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6798B" w:rsidRPr="00BB1E3B" w:rsidRDefault="0046798B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6798B" w:rsidRPr="00BB1E3B" w:rsidRDefault="0046798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46798B" w:rsidRPr="00BB1E3B" w:rsidRDefault="0046798B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«18» июня   2024 г.</w:t>
            </w:r>
          </w:p>
          <w:p w:rsidR="0046798B" w:rsidRPr="00BB1E3B" w:rsidRDefault="004679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4322605)</w:t>
      </w: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курса «Алгебра»</w:t>
      </w:r>
    </w:p>
    <w:p w:rsidR="0046798B" w:rsidRPr="00DC130F" w:rsidRDefault="0046798B">
      <w:pPr>
        <w:spacing w:after="0" w:line="408" w:lineRule="auto"/>
        <w:ind w:left="120"/>
        <w:jc w:val="center"/>
        <w:rPr>
          <w:lang w:val="ru-RU"/>
        </w:rPr>
      </w:pP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</w:p>
    <w:p w:rsidR="0046798B" w:rsidRPr="00DC130F" w:rsidRDefault="0046798B">
      <w:pPr>
        <w:spacing w:after="0"/>
        <w:ind w:left="120"/>
        <w:jc w:val="center"/>
        <w:rPr>
          <w:lang w:val="ru-RU"/>
        </w:rPr>
      </w:pPr>
      <w:bookmarkStart w:id="3" w:name="BM4cef1e44_9965_42f4_9abc_c66bc6a4ed05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BM55fbcee7_c9ab_48de_99f2_3f30ab5c08f8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г.</w:t>
      </w:r>
      <w:bookmarkEnd w:id="4"/>
    </w:p>
    <w:p w:rsidR="0046798B" w:rsidRPr="00DC130F" w:rsidRDefault="0046798B">
      <w:pPr>
        <w:spacing w:after="0"/>
        <w:ind w:left="120"/>
        <w:rPr>
          <w:lang w:val="ru-RU"/>
        </w:rPr>
      </w:pPr>
    </w:p>
    <w:p w:rsidR="0046798B" w:rsidRPr="00DC130F" w:rsidRDefault="0046798B">
      <w:pPr>
        <w:rPr>
          <w:lang w:val="ru-RU"/>
        </w:rPr>
        <w:sectPr w:rsidR="0046798B" w:rsidRPr="00DC130F">
          <w:pgSz w:w="11906" w:h="16383"/>
          <w:pgMar w:top="1134" w:right="850" w:bottom="1134" w:left="1701" w:header="720" w:footer="720" w:gutter="0"/>
          <w:cols w:space="720"/>
        </w:sect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_32837669"/>
      <w:bookmarkEnd w:id="0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BM88e7274f_146c_45cf_bb6c_0aa84ae038d1"/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46798B" w:rsidRPr="00DC130F" w:rsidRDefault="0046798B">
      <w:pPr>
        <w:rPr>
          <w:lang w:val="ru-RU"/>
        </w:rPr>
        <w:sectPr w:rsidR="0046798B" w:rsidRPr="00DC130F">
          <w:pgSz w:w="11906" w:h="16383"/>
          <w:pgMar w:top="1134" w:right="850" w:bottom="1134" w:left="1701" w:header="720" w:footer="720" w:gutter="0"/>
          <w:cols w:space="720"/>
        </w:sect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block_32837670"/>
      <w:bookmarkEnd w:id="5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ОБУЧЕНИЯ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 КЛАСС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Алгебраические выражения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6798B" w:rsidRPr="00DC130F" w:rsidRDefault="0046798B">
      <w:pPr>
        <w:spacing w:after="0"/>
        <w:ind w:firstLine="600"/>
        <w:jc w:val="both"/>
        <w:rPr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2,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3,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= √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, 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=|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|. 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решение уравнений и систем уравнений</w:t>
      </w:r>
      <w:r w:rsidRPr="00DC130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6798B" w:rsidRDefault="004679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46798B" w:rsidRPr="00DC130F" w:rsidRDefault="0046798B">
      <w:pPr>
        <w:rPr>
          <w:lang w:val="ru-RU"/>
        </w:rPr>
        <w:sectPr w:rsidR="0046798B" w:rsidRPr="00DC130F">
          <w:pgSz w:w="11906" w:h="16383"/>
          <w:pgMar w:top="1134" w:right="850" w:bottom="1134" w:left="1701" w:header="720" w:footer="720" w:gutter="0"/>
          <w:cols w:space="720"/>
        </w:sect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_32837664"/>
      <w:bookmarkEnd w:id="7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46798B" w:rsidRPr="00DC130F" w:rsidRDefault="0046798B">
      <w:pPr>
        <w:spacing w:after="0" w:line="264" w:lineRule="auto"/>
        <w:ind w:left="120"/>
        <w:jc w:val="both"/>
        <w:rPr>
          <w:lang w:val="ru-RU"/>
        </w:rPr>
      </w:pP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Личностные результаты 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1) патриотическое воспитание: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3) трудовое воспитание: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4) эстетическое воспитание: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5) ценности научного познания: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7) экологическое воспитание: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6798B" w:rsidRPr="00105430" w:rsidRDefault="0046798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6798B" w:rsidRPr="00105430" w:rsidRDefault="0046798B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6798B" w:rsidRPr="00105430" w:rsidRDefault="0046798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6798B" w:rsidRPr="00105430" w:rsidRDefault="0046798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6798B" w:rsidRPr="00105430" w:rsidRDefault="0046798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6798B" w:rsidRPr="00105430" w:rsidRDefault="0046798B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46798B" w:rsidRPr="00105430" w:rsidRDefault="0046798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6798B" w:rsidRPr="00105430" w:rsidRDefault="0046798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6798B" w:rsidRPr="00105430" w:rsidRDefault="0046798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6798B" w:rsidRPr="00105430" w:rsidRDefault="0046798B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6798B" w:rsidRPr="00105430" w:rsidRDefault="0046798B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46798B" w:rsidRPr="00105430" w:rsidRDefault="0046798B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Самоконтроль, эмоциональный интеллект:</w:t>
      </w:r>
    </w:p>
    <w:p w:rsidR="0046798B" w:rsidRPr="00105430" w:rsidRDefault="0046798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6798B" w:rsidRPr="00105430" w:rsidRDefault="0046798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6798B" w:rsidRPr="00105430" w:rsidRDefault="0046798B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6798B" w:rsidRPr="00DC130F" w:rsidRDefault="0046798B">
      <w:pPr>
        <w:spacing w:after="0" w:line="264" w:lineRule="auto"/>
        <w:ind w:left="120"/>
        <w:jc w:val="both"/>
        <w:rPr>
          <w:lang w:val="ru-RU"/>
        </w:rPr>
      </w:pPr>
    </w:p>
    <w:p w:rsidR="0046798B" w:rsidRPr="00105430" w:rsidRDefault="0046798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ПРЕДМЕТНЫЕ РЕЗУЛЬТАТЫ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4"/>
      <w:bookmarkEnd w:id="9"/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 8 классе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40"/>
      <w:bookmarkEnd w:id="10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Числа и вычисления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41"/>
      <w:bookmarkEnd w:id="11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Алгебраические выражения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42"/>
      <w:bookmarkEnd w:id="12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Уравнения и неравенства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43"/>
      <w:bookmarkEnd w:id="13"/>
      <w:r w:rsidRPr="0010543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Функции</w:t>
      </w:r>
    </w:p>
    <w:p w:rsidR="0046798B" w:rsidRPr="00105430" w:rsidRDefault="0046798B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6798B" w:rsidRPr="00105430" w:rsidRDefault="0046798B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46798B" w:rsidRDefault="0046798B" w:rsidP="00105430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0543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k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2,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3,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|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|, 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= √</w:t>
      </w:r>
      <w:r w:rsidRPr="00105430">
        <w:rPr>
          <w:rFonts w:ascii="Times New Roman" w:hAnsi="Times New Roman" w:cs="Times New Roman"/>
          <w:color w:val="000000"/>
          <w:sz w:val="24"/>
          <w:szCs w:val="24"/>
        </w:rPr>
        <w:t>x</w:t>
      </w:r>
      <w:r w:rsidRPr="0010543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46798B" w:rsidRPr="00DC130F" w:rsidRDefault="0046798B">
      <w:pPr>
        <w:rPr>
          <w:lang w:val="ru-RU"/>
        </w:rPr>
        <w:sectPr w:rsidR="0046798B" w:rsidRPr="00DC130F" w:rsidSect="00496FD9">
          <w:pgSz w:w="11906" w:h="16383"/>
          <w:pgMar w:top="1134" w:right="1106" w:bottom="1134" w:left="1440" w:header="720" w:footer="720" w:gutter="0"/>
          <w:cols w:space="720"/>
        </w:sectPr>
      </w:pPr>
    </w:p>
    <w:p w:rsidR="0046798B" w:rsidRDefault="0046798B">
      <w:pPr>
        <w:spacing w:after="0"/>
        <w:ind w:left="120"/>
      </w:pPr>
      <w:bookmarkStart w:id="14" w:name="block_32837665"/>
      <w:bookmarkEnd w:id="8"/>
      <w:r w:rsidRPr="00DC130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46798B" w:rsidRDefault="0046798B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8 КЛАСС </w:t>
      </w:r>
    </w:p>
    <w:tbl>
      <w:tblPr>
        <w:tblW w:w="9540" w:type="dxa"/>
        <w:tblCellSpacing w:w="20" w:type="nil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20"/>
        <w:gridCol w:w="3420"/>
        <w:gridCol w:w="946"/>
        <w:gridCol w:w="1492"/>
        <w:gridCol w:w="2962"/>
      </w:tblGrid>
      <w:tr w:rsidR="0046798B" w:rsidRPr="00BB1E3B" w:rsidTr="00706453">
        <w:trPr>
          <w:trHeight w:val="137"/>
          <w:tblCellSpacing w:w="20" w:type="nil"/>
        </w:trPr>
        <w:tc>
          <w:tcPr>
            <w:tcW w:w="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3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98B" w:rsidRPr="00706453" w:rsidRDefault="0046798B" w:rsidP="00706453">
            <w:pPr>
              <w:spacing w:after="0"/>
              <w:ind w:left="135"/>
              <w:jc w:val="center"/>
              <w:rPr>
                <w:lang w:val="ru-RU"/>
              </w:rPr>
            </w:pPr>
            <w:r w:rsidRPr="007064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438" w:type="dxa"/>
            <w:gridSpan w:val="2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</w:tr>
      <w:tr w:rsidR="0046798B" w:rsidRPr="00BB1E3B" w:rsidTr="00706453">
        <w:trPr>
          <w:trHeight w:val="612"/>
          <w:tblCellSpacing w:w="20" w:type="nil"/>
        </w:trPr>
        <w:tc>
          <w:tcPr>
            <w:tcW w:w="7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98B" w:rsidRPr="00BB1E3B" w:rsidRDefault="0046798B"/>
        </w:tc>
        <w:tc>
          <w:tcPr>
            <w:tcW w:w="34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98B" w:rsidRPr="00BB1E3B" w:rsidRDefault="0046798B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B1E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работы</w:t>
            </w:r>
          </w:p>
        </w:tc>
        <w:tc>
          <w:tcPr>
            <w:tcW w:w="29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98B" w:rsidRPr="00BB1E3B" w:rsidRDefault="0046798B"/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706453" w:rsidTr="00706453">
        <w:trPr>
          <w:trHeight w:val="137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20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>
            <w:pPr>
              <w:spacing w:after="0"/>
              <w:ind w:left="135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417</w:t>
              </w:r>
              <w:r w:rsidRPr="00BB1E3B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DC130F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6798B" w:rsidRPr="00BB1E3B" w:rsidTr="00706453">
        <w:trPr>
          <w:trHeight w:val="137"/>
          <w:tblCellSpacing w:w="20" w:type="nil"/>
        </w:trPr>
        <w:tc>
          <w:tcPr>
            <w:tcW w:w="4140" w:type="dxa"/>
            <w:gridSpan w:val="2"/>
            <w:tcMar>
              <w:top w:w="50" w:type="dxa"/>
              <w:left w:w="100" w:type="dxa"/>
            </w:tcMar>
            <w:vAlign w:val="center"/>
          </w:tcPr>
          <w:p w:rsidR="0046798B" w:rsidRPr="00DC130F" w:rsidRDefault="0046798B">
            <w:pPr>
              <w:spacing w:after="0"/>
              <w:ind w:left="135"/>
              <w:rPr>
                <w:lang w:val="ru-RU"/>
              </w:rPr>
            </w:pPr>
            <w:r w:rsidRPr="00DC13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9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 w:rsidP="00706453">
            <w:pPr>
              <w:spacing w:after="0"/>
              <w:ind w:left="135"/>
              <w:jc w:val="center"/>
            </w:pPr>
            <w:r w:rsidRPr="00BB1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46798B" w:rsidRPr="00BB1E3B" w:rsidRDefault="0046798B"/>
        </w:tc>
      </w:tr>
      <w:bookmarkEnd w:id="14"/>
    </w:tbl>
    <w:p w:rsidR="0046798B" w:rsidRPr="00DC130F" w:rsidRDefault="0046798B" w:rsidP="00706453">
      <w:pPr>
        <w:rPr>
          <w:lang w:val="ru-RU"/>
        </w:rPr>
      </w:pPr>
    </w:p>
    <w:sectPr w:rsidR="0046798B" w:rsidRPr="00DC130F" w:rsidSect="007601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1E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2F1D08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A2939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034A2B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601E1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8A3E67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1D4"/>
    <w:rsid w:val="000D4161"/>
    <w:rsid w:val="000E6D86"/>
    <w:rsid w:val="00105430"/>
    <w:rsid w:val="00193F02"/>
    <w:rsid w:val="002869CC"/>
    <w:rsid w:val="00344265"/>
    <w:rsid w:val="00450D19"/>
    <w:rsid w:val="0046798B"/>
    <w:rsid w:val="00496FD9"/>
    <w:rsid w:val="004E6975"/>
    <w:rsid w:val="005F5787"/>
    <w:rsid w:val="0068379D"/>
    <w:rsid w:val="00706453"/>
    <w:rsid w:val="007601D4"/>
    <w:rsid w:val="00852B60"/>
    <w:rsid w:val="008610C7"/>
    <w:rsid w:val="0086502D"/>
    <w:rsid w:val="008944ED"/>
    <w:rsid w:val="0091144B"/>
    <w:rsid w:val="00A2343E"/>
    <w:rsid w:val="00B51F83"/>
    <w:rsid w:val="00B94FCB"/>
    <w:rsid w:val="00BB1E3B"/>
    <w:rsid w:val="00C53FFE"/>
    <w:rsid w:val="00CB738D"/>
    <w:rsid w:val="00D2201A"/>
    <w:rsid w:val="00D4226E"/>
    <w:rsid w:val="00D811D6"/>
    <w:rsid w:val="00DC130F"/>
    <w:rsid w:val="00E2220E"/>
    <w:rsid w:val="00E9175A"/>
    <w:rsid w:val="00F01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FCB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4FCB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4FCB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4FCB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4FCB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4FCB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4FCB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4FCB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4FCB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B94F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94FCB"/>
  </w:style>
  <w:style w:type="paragraph" w:styleId="NormalIndent">
    <w:name w:val="Normal Indent"/>
    <w:basedOn w:val="Normal"/>
    <w:uiPriority w:val="99"/>
    <w:rsid w:val="00B94FCB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B94FCB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4FCB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B94FC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94FCB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B94FCB"/>
    <w:rPr>
      <w:i/>
      <w:iCs/>
    </w:rPr>
  </w:style>
  <w:style w:type="character" w:styleId="Hyperlink">
    <w:name w:val="Hyperlink"/>
    <w:basedOn w:val="DefaultParagraphFont"/>
    <w:uiPriority w:val="99"/>
    <w:rsid w:val="007601D4"/>
    <w:rPr>
      <w:color w:val="0000FF"/>
      <w:u w:val="single"/>
    </w:rPr>
  </w:style>
  <w:style w:type="table" w:styleId="TableGrid">
    <w:name w:val="Table Grid"/>
    <w:basedOn w:val="TableNormal"/>
    <w:uiPriority w:val="99"/>
    <w:rsid w:val="007601D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B94FCB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17af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5" Type="http://schemas.openxmlformats.org/officeDocument/2006/relationships/hyperlink" Target="https://m.edsoo.ru/7f417af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9</Pages>
  <Words>2710</Words>
  <Characters>15449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4</cp:revision>
  <dcterms:created xsi:type="dcterms:W3CDTF">2024-09-15T12:32:00Z</dcterms:created>
  <dcterms:modified xsi:type="dcterms:W3CDTF">2024-09-15T12:45:00Z</dcterms:modified>
</cp:coreProperties>
</file>